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25D58" w14:textId="77777777" w:rsidR="00364B3C" w:rsidRDefault="00364B3C" w:rsidP="00364B3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Katherine WHITE</w:t>
      </w:r>
      <w:r>
        <w:t xml:space="preserve">  </w:t>
      </w:r>
      <w:proofErr w:type="gramStart"/>
      <w:r>
        <w:t xml:space="preserve">   (</w:t>
      </w:r>
      <w:proofErr w:type="gramEnd"/>
      <w:r>
        <w:t>fl.1478)</w:t>
      </w:r>
    </w:p>
    <w:p w14:paraId="0E13CB05" w14:textId="77777777" w:rsidR="00364B3C" w:rsidRDefault="00364B3C" w:rsidP="00364B3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Wye, Kent.</w:t>
      </w:r>
    </w:p>
    <w:p w14:paraId="28602E53" w14:textId="77777777" w:rsidR="00364B3C" w:rsidRDefault="00364B3C" w:rsidP="00364B3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0CDDDFC7" w14:textId="77777777" w:rsidR="00364B3C" w:rsidRDefault="00364B3C" w:rsidP="00364B3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36DE7C8E" w14:textId="360DCF57" w:rsidR="00364B3C" w:rsidRDefault="00364B3C" w:rsidP="00364B3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1478</w:t>
      </w:r>
      <w:r>
        <w:tab/>
      </w:r>
      <w:r>
        <w:t>Sh</w:t>
      </w:r>
      <w:r>
        <w:t>e made h</w:t>
      </w:r>
      <w:r>
        <w:t>er</w:t>
      </w:r>
      <w:bookmarkStart w:id="0" w:name="_GoBack"/>
      <w:bookmarkEnd w:id="0"/>
      <w:r>
        <w:t xml:space="preserve"> Will.   (Plomer 505)</w:t>
      </w:r>
    </w:p>
    <w:p w14:paraId="105D3452" w14:textId="77777777" w:rsidR="00364B3C" w:rsidRDefault="00364B3C" w:rsidP="00364B3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62ACF45F" w14:textId="77777777" w:rsidR="00364B3C" w:rsidRDefault="00364B3C" w:rsidP="00364B3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2027BE66" w14:textId="77777777" w:rsidR="00364B3C" w:rsidRDefault="00364B3C" w:rsidP="00364B3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 January 2018</w:t>
      </w:r>
    </w:p>
    <w:p w14:paraId="7C8BD805" w14:textId="77777777" w:rsidR="006B2F86" w:rsidRPr="00E71FC3" w:rsidRDefault="00364B3C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C7C98" w14:textId="77777777" w:rsidR="00364B3C" w:rsidRDefault="00364B3C" w:rsidP="00E71FC3">
      <w:pPr>
        <w:spacing w:after="0" w:line="240" w:lineRule="auto"/>
      </w:pPr>
      <w:r>
        <w:separator/>
      </w:r>
    </w:p>
  </w:endnote>
  <w:endnote w:type="continuationSeparator" w:id="0">
    <w:p w14:paraId="427135A6" w14:textId="77777777" w:rsidR="00364B3C" w:rsidRDefault="00364B3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E5E7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EB2810" w14:textId="77777777" w:rsidR="00364B3C" w:rsidRDefault="00364B3C" w:rsidP="00E71FC3">
      <w:pPr>
        <w:spacing w:after="0" w:line="240" w:lineRule="auto"/>
      </w:pPr>
      <w:r>
        <w:separator/>
      </w:r>
    </w:p>
  </w:footnote>
  <w:footnote w:type="continuationSeparator" w:id="0">
    <w:p w14:paraId="0E09DED5" w14:textId="77777777" w:rsidR="00364B3C" w:rsidRDefault="00364B3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3C"/>
    <w:rsid w:val="001A7C09"/>
    <w:rsid w:val="00364B3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7858A"/>
  <w15:chartTrackingRefBased/>
  <w15:docId w15:val="{ED109AAF-E2BE-4547-9B3B-0186C306D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2018-02-01T08:33:00Z</dcterms:created>
  <dcterms:modified xsi:type="dcterms:W3CDTF">2018-02-01T08:33:00Z</dcterms:modified>
</cp:coreProperties>
</file>